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841D22" w14:textId="77777777" w:rsidR="008A75D1" w:rsidRDefault="008A75D1" w:rsidP="008A75D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FRETEWELL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fl.1440)</w:t>
      </w:r>
    </w:p>
    <w:p w14:paraId="365E66F6" w14:textId="77777777" w:rsidR="008A75D1" w:rsidRDefault="008A75D1" w:rsidP="008A75D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Banbury, </w:t>
      </w:r>
      <w:proofErr w:type="spellStart"/>
      <w:r>
        <w:rPr>
          <w:rFonts w:ascii="Times New Roman" w:hAnsi="Times New Roman" w:cs="Times New Roman"/>
          <w:sz w:val="24"/>
          <w:szCs w:val="24"/>
        </w:rPr>
        <w:t>Oxfordshire</w:t>
      </w:r>
      <w:proofErr w:type="spellEnd"/>
      <w:r>
        <w:rPr>
          <w:rFonts w:ascii="Times New Roman" w:hAnsi="Times New Roman" w:cs="Times New Roman"/>
          <w:sz w:val="24"/>
          <w:szCs w:val="24"/>
        </w:rPr>
        <w:t>. Hosteler.</w:t>
      </w:r>
    </w:p>
    <w:p w14:paraId="5EA0BB64" w14:textId="77777777" w:rsidR="008A75D1" w:rsidRDefault="008A75D1" w:rsidP="008A75D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741C4DE" w14:textId="77777777" w:rsidR="008A75D1" w:rsidRDefault="008A75D1" w:rsidP="008A75D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12A54D0" w14:textId="77777777" w:rsidR="008A75D1" w:rsidRDefault="008A75D1" w:rsidP="008A75D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1440</w:t>
      </w:r>
      <w:r>
        <w:rPr>
          <w:rFonts w:ascii="Times New Roman" w:hAnsi="Times New Roman" w:cs="Times New Roman"/>
          <w:sz w:val="24"/>
          <w:szCs w:val="24"/>
        </w:rPr>
        <w:tab/>
        <w:t xml:space="preserve">William </w:t>
      </w:r>
      <w:proofErr w:type="spellStart"/>
      <w:r>
        <w:rPr>
          <w:rFonts w:ascii="Times New Roman" w:hAnsi="Times New Roman" w:cs="Times New Roman"/>
          <w:sz w:val="24"/>
          <w:szCs w:val="24"/>
        </w:rPr>
        <w:t>Alnwick</w:t>
      </w:r>
      <w:proofErr w:type="spellEnd"/>
      <w:r>
        <w:rPr>
          <w:rFonts w:ascii="Times New Roman" w:hAnsi="Times New Roman" w:cs="Times New Roman"/>
          <w:sz w:val="24"/>
          <w:szCs w:val="24"/>
        </w:rPr>
        <w:t>, Bishop of Lincoln(q.v.), brought a plaint of debt against him.</w:t>
      </w:r>
    </w:p>
    <w:p w14:paraId="20047313" w14:textId="77777777" w:rsidR="008A75D1" w:rsidRDefault="008A75D1" w:rsidP="008A75D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733FA9">
        <w:rPr>
          <w:rFonts w:ascii="Times New Roman" w:hAnsi="Times New Roman" w:cs="Times New Roman"/>
          <w:sz w:val="24"/>
          <w:szCs w:val="24"/>
        </w:rPr>
        <w:t xml:space="preserve">( </w:t>
      </w:r>
      <w:hyperlink r:id="rId6" w:history="1">
        <w:r w:rsidRPr="00733FA9">
          <w:rPr>
            <w:rStyle w:val="Hyperlink"/>
            <w:rFonts w:ascii="Times New Roman" w:hAnsi="Times New Roman" w:cs="Times New Roman"/>
            <w:sz w:val="24"/>
            <w:szCs w:val="24"/>
          </w:rPr>
          <w:t>http://aalt.law.uh.edu/Indices/CP40Indices/CP40no717/CP40no717Pl.htm</w:t>
        </w:r>
      </w:hyperlink>
      <w:r w:rsidRPr="00733FA9"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65BF6CA0" w14:textId="77777777" w:rsidR="008A75D1" w:rsidRDefault="008A75D1" w:rsidP="008A75D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BB73653" w14:textId="77777777" w:rsidR="008A75D1" w:rsidRDefault="008A75D1" w:rsidP="008A75D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EAC0630" w14:textId="77777777" w:rsidR="008A75D1" w:rsidRDefault="008A75D1" w:rsidP="008A75D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February 2022</w:t>
      </w:r>
    </w:p>
    <w:p w14:paraId="216761A8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FCEA67" w14:textId="77777777" w:rsidR="008A75D1" w:rsidRDefault="008A75D1" w:rsidP="009139A6">
      <w:r>
        <w:separator/>
      </w:r>
    </w:p>
  </w:endnote>
  <w:endnote w:type="continuationSeparator" w:id="0">
    <w:p w14:paraId="670A4ED4" w14:textId="77777777" w:rsidR="008A75D1" w:rsidRDefault="008A75D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1E1D8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CD0913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82206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1A3EEE" w14:textId="77777777" w:rsidR="008A75D1" w:rsidRDefault="008A75D1" w:rsidP="009139A6">
      <w:r>
        <w:separator/>
      </w:r>
    </w:p>
  </w:footnote>
  <w:footnote w:type="continuationSeparator" w:id="0">
    <w:p w14:paraId="24C92D2F" w14:textId="77777777" w:rsidR="008A75D1" w:rsidRDefault="008A75D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675D0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00DBE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3CB3E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75D1"/>
    <w:rsid w:val="000666E0"/>
    <w:rsid w:val="002510B7"/>
    <w:rsid w:val="005C130B"/>
    <w:rsid w:val="00826F5C"/>
    <w:rsid w:val="008A75D1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803163"/>
  <w15:chartTrackingRefBased/>
  <w15:docId w15:val="{1B607931-E32E-4AD7-8E5A-F5B975EBF2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rsid w:val="008A75D1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17/CP40no717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49</Words>
  <Characters>284</Characters>
  <Application>Microsoft Office Word</Application>
  <DocSecurity>0</DocSecurity>
  <Lines>2</Lines>
  <Paragraphs>1</Paragraphs>
  <ScaleCrop>false</ScaleCrop>
  <Company/>
  <LinksUpToDate>false</LinksUpToDate>
  <CharactersWithSpaces>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2022-03-22T21:27:00Z</dcterms:created>
  <dcterms:modified xsi:type="dcterms:W3CDTF">2022-03-22T21:27:00Z</dcterms:modified>
</cp:coreProperties>
</file>